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6377F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6377F9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1ADB0FE1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CD34A0">
        <w:rPr>
          <w:rFonts w:asciiTheme="minorHAnsi" w:hAnsiTheme="minorHAnsi" w:cstheme="minorBidi"/>
          <w:b/>
          <w:bCs/>
          <w:sz w:val="22"/>
          <w:szCs w:val="22"/>
        </w:rPr>
        <w:t>meblarstwo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0F199AEF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6377F9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meblarstwo</w:t>
            </w:r>
            <w:r w:rsidR="00D21A0B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228838F2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6377F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meblarstwo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5416B44F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A448" w14:textId="77777777" w:rsidR="009719F1" w:rsidRDefault="009719F1">
      <w:r>
        <w:separator/>
      </w:r>
    </w:p>
  </w:endnote>
  <w:endnote w:type="continuationSeparator" w:id="0">
    <w:p w14:paraId="432CB6A2" w14:textId="77777777" w:rsidR="009719F1" w:rsidRDefault="0097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C5D80" w14:textId="77777777" w:rsidR="009719F1" w:rsidRDefault="009719F1">
      <w:r>
        <w:separator/>
      </w:r>
    </w:p>
  </w:footnote>
  <w:footnote w:type="continuationSeparator" w:id="0">
    <w:p w14:paraId="3A70BE02" w14:textId="77777777" w:rsidR="009719F1" w:rsidRDefault="00971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5DEA"/>
    <w:rsid w:val="004A6FEB"/>
    <w:rsid w:val="004B1549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4DEA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377F9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52C49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2D00"/>
    <w:rsid w:val="00964D9A"/>
    <w:rsid w:val="009719F1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10D9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D34A0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F00003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24</TotalTime>
  <Pages>3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